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4A" w14:textId="77777777" w:rsidR="00CE3E7B" w:rsidRDefault="00CE3E7B" w:rsidP="00CE3E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Adam PLUMBE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9B1C1B0" w14:textId="77777777" w:rsidR="00CE3E7B" w:rsidRDefault="00CE3E7B" w:rsidP="00CE3E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, Norfolk. Labourer.</w:t>
      </w:r>
    </w:p>
    <w:p w14:paraId="03603763" w14:textId="77777777" w:rsidR="00CE3E7B" w:rsidRDefault="00CE3E7B" w:rsidP="00CE3E7B">
      <w:pPr>
        <w:rPr>
          <w:rFonts w:ascii="Times New Roman" w:hAnsi="Times New Roman" w:cs="Times New Roman"/>
        </w:rPr>
      </w:pPr>
    </w:p>
    <w:p w14:paraId="1D397828" w14:textId="77777777" w:rsidR="00CE3E7B" w:rsidRDefault="00CE3E7B" w:rsidP="00CE3E7B">
      <w:pPr>
        <w:rPr>
          <w:rFonts w:ascii="Times New Roman" w:hAnsi="Times New Roman" w:cs="Times New Roman"/>
        </w:rPr>
      </w:pPr>
    </w:p>
    <w:p w14:paraId="40C349EF" w14:textId="77777777" w:rsidR="00CE3E7B" w:rsidRDefault="00CE3E7B" w:rsidP="00CE3E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Pomes(q.v.) brought a plaint of debt against him and 11 others.</w:t>
      </w:r>
    </w:p>
    <w:p w14:paraId="1EF82088" w14:textId="77777777" w:rsidR="00CE3E7B" w:rsidRDefault="00CE3E7B" w:rsidP="00CE3E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004B88E" w14:textId="77777777" w:rsidR="00CE3E7B" w:rsidRDefault="00CE3E7B" w:rsidP="00CE3E7B">
      <w:pPr>
        <w:rPr>
          <w:rFonts w:ascii="Times New Roman" w:hAnsi="Times New Roman" w:cs="Times New Roman"/>
        </w:rPr>
      </w:pPr>
    </w:p>
    <w:p w14:paraId="4028ED70" w14:textId="77777777" w:rsidR="00CE3E7B" w:rsidRDefault="00CE3E7B" w:rsidP="00CE3E7B">
      <w:pPr>
        <w:rPr>
          <w:rFonts w:ascii="Times New Roman" w:hAnsi="Times New Roman" w:cs="Times New Roman"/>
        </w:rPr>
      </w:pPr>
    </w:p>
    <w:p w14:paraId="7D29B0F5" w14:textId="77777777" w:rsidR="00CE3E7B" w:rsidRPr="00A137FC" w:rsidRDefault="00CE3E7B" w:rsidP="00CE3E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October 2018</w:t>
      </w:r>
    </w:p>
    <w:p w14:paraId="375F3DF7" w14:textId="77777777" w:rsidR="006B2F86" w:rsidRPr="00E71FC3" w:rsidRDefault="00CE3E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91C9F" w14:textId="77777777" w:rsidR="00CE3E7B" w:rsidRDefault="00CE3E7B" w:rsidP="00E71FC3">
      <w:r>
        <w:separator/>
      </w:r>
    </w:p>
  </w:endnote>
  <w:endnote w:type="continuationSeparator" w:id="0">
    <w:p w14:paraId="0ED489E2" w14:textId="77777777" w:rsidR="00CE3E7B" w:rsidRDefault="00CE3E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9DF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9054B" w14:textId="77777777" w:rsidR="00CE3E7B" w:rsidRDefault="00CE3E7B" w:rsidP="00E71FC3">
      <w:r>
        <w:separator/>
      </w:r>
    </w:p>
  </w:footnote>
  <w:footnote w:type="continuationSeparator" w:id="0">
    <w:p w14:paraId="1B55775E" w14:textId="77777777" w:rsidR="00CE3E7B" w:rsidRDefault="00CE3E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E7B"/>
    <w:rsid w:val="001A7C09"/>
    <w:rsid w:val="00577BD5"/>
    <w:rsid w:val="00656CBA"/>
    <w:rsid w:val="006A1F77"/>
    <w:rsid w:val="00733BE7"/>
    <w:rsid w:val="00AB52E8"/>
    <w:rsid w:val="00B16D3F"/>
    <w:rsid w:val="00BB41AC"/>
    <w:rsid w:val="00CE3E7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58B51"/>
  <w15:chartTrackingRefBased/>
  <w15:docId w15:val="{8280A96E-4DDF-437B-87ED-E91D0FD9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3E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2018-11-06T20:17:00Z</dcterms:created>
  <dcterms:modified xsi:type="dcterms:W3CDTF">2018-11-06T20:17:00Z</dcterms:modified>
</cp:coreProperties>
</file>